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A01A5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362E7">
        <w:rPr>
          <w:b/>
          <w:noProof/>
          <w:sz w:val="24"/>
        </w:rPr>
        <w:t>30</w:t>
      </w:r>
      <w:r w:rsidR="007678AB">
        <w:rPr>
          <w:b/>
          <w:noProof/>
          <w:sz w:val="24"/>
        </w:rPr>
        <w:t>8</w:t>
      </w:r>
      <w:r w:rsidR="00440650">
        <w:rPr>
          <w:b/>
          <w:noProof/>
          <w:sz w:val="24"/>
        </w:rPr>
        <w:t>0</w:t>
      </w:r>
      <w:r w:rsidR="00072D20">
        <w:rPr>
          <w:b/>
          <w:noProof/>
          <w:sz w:val="24"/>
        </w:rPr>
        <w:t>7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E26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5748">
                <w:rPr>
                  <w:b/>
                  <w:noProof/>
                  <w:sz w:val="28"/>
                </w:rPr>
                <w:t>025</w:t>
              </w:r>
            </w:fldSimple>
            <w:r w:rsidR="002E57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AED49" w:rsidR="001E41F3" w:rsidRPr="00410371" w:rsidRDefault="00440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0BD47F" w:rsidR="00F25D98" w:rsidRDefault="00932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3795F" w:rsidR="001E41F3" w:rsidRDefault="006E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pdate the xsd files of TS 24.554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A74D8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  <w:r w:rsidR="00BA71B9">
              <w:rPr>
                <w:rFonts w:hint="eastAsia"/>
                <w:lang w:eastAsia="zh-CN"/>
              </w:rPr>
              <w:t>,</w:t>
            </w:r>
            <w:r w:rsidR="00BA71B9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D4A3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</w:t>
            </w:r>
            <w:r w:rsidR="00B3142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95DDF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</w:t>
            </w:r>
            <w:r w:rsidR="00406E75">
              <w:t>2</w:t>
            </w:r>
            <w:r>
              <w:t>-</w:t>
            </w:r>
            <w:r w:rsidR="00C53074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4F979" w:rsidR="001E41F3" w:rsidRDefault="00BA7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AD1B3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72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344A6" w14:textId="77777777" w:rsidR="009C5881" w:rsidRDefault="001C6C99" w:rsidP="001C6C9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xsd files with TS 24.554 does not include the latest content specified in 24.554.</w:t>
            </w:r>
          </w:p>
          <w:p w14:paraId="708AA7DE" w14:textId="00A01099" w:rsidR="001C6C99" w:rsidRPr="009C5881" w:rsidRDefault="001C6C99" w:rsidP="001C6C99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update the xsd files with the latest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0BDD5" w14:textId="77777777" w:rsidR="004C2E10" w:rsidRDefault="001C6C99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xsd files with the latest content.</w:t>
            </w:r>
          </w:p>
          <w:p w14:paraId="35A83A8F" w14:textId="77777777" w:rsidR="00C53074" w:rsidRDefault="00C53074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1C6E12" w14:textId="31D6D4AE" w:rsidR="00C53074" w:rsidRPr="00C53074" w:rsidRDefault="00C53074" w:rsidP="001C6C9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C53074">
              <w:rPr>
                <w:rFonts w:hint="eastAsia"/>
                <w:b/>
                <w:bCs/>
                <w:noProof/>
                <w:lang w:eastAsia="zh-CN"/>
              </w:rPr>
              <w:t>B</w:t>
            </w:r>
            <w:r w:rsidRPr="00C53074">
              <w:rPr>
                <w:b/>
                <w:bCs/>
                <w:noProof/>
                <w:lang w:eastAsia="zh-CN"/>
              </w:rPr>
              <w:t>ackward compatibility analysis:</w:t>
            </w:r>
          </w:p>
          <w:p w14:paraId="19A9DBC6" w14:textId="3CB9A62E" w:rsidR="00C53074" w:rsidRDefault="00C53074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backward compatible since it only aligns the xsd files with the context in the TS 24.554.</w:t>
            </w:r>
          </w:p>
          <w:p w14:paraId="31C656EC" w14:textId="11DB4616" w:rsidR="00C53074" w:rsidRDefault="00C53074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56ED8" w:rsidR="001E41F3" w:rsidRPr="00095731" w:rsidRDefault="001C6C99" w:rsidP="00B111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the xsd files are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19F5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C47C" w14:textId="77777777" w:rsidR="00E926F1" w:rsidRDefault="00E926F1" w:rsidP="00406E75">
      <w:pPr>
        <w:rPr>
          <w:noProof/>
        </w:rPr>
      </w:pPr>
    </w:p>
    <w:sectPr w:rsidR="00E92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8856" w14:textId="77777777" w:rsidR="00B3386F" w:rsidRDefault="00B3386F">
      <w:r>
        <w:separator/>
      </w:r>
    </w:p>
  </w:endnote>
  <w:endnote w:type="continuationSeparator" w:id="0">
    <w:p w14:paraId="48A22C2E" w14:textId="77777777" w:rsidR="00B3386F" w:rsidRDefault="00B3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89A9F" w14:textId="77777777" w:rsidR="00B3386F" w:rsidRDefault="00B3386F">
      <w:r>
        <w:separator/>
      </w:r>
    </w:p>
  </w:footnote>
  <w:footnote w:type="continuationSeparator" w:id="0">
    <w:p w14:paraId="041D280C" w14:textId="77777777" w:rsidR="00B3386F" w:rsidRDefault="00B33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41019059">
    <w:abstractNumId w:val="2"/>
  </w:num>
  <w:num w:numId="2" w16cid:durableId="2085564375">
    <w:abstractNumId w:val="0"/>
  </w:num>
  <w:num w:numId="3" w16cid:durableId="62227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72D20"/>
    <w:rsid w:val="000844AC"/>
    <w:rsid w:val="000845CC"/>
    <w:rsid w:val="00095731"/>
    <w:rsid w:val="00096CEE"/>
    <w:rsid w:val="000A18B2"/>
    <w:rsid w:val="000A3C69"/>
    <w:rsid w:val="000A6394"/>
    <w:rsid w:val="000B1F8C"/>
    <w:rsid w:val="000B7FED"/>
    <w:rsid w:val="000C038A"/>
    <w:rsid w:val="000C4F39"/>
    <w:rsid w:val="000C6598"/>
    <w:rsid w:val="000D44B3"/>
    <w:rsid w:val="000F71E9"/>
    <w:rsid w:val="00103564"/>
    <w:rsid w:val="00132CB9"/>
    <w:rsid w:val="00140201"/>
    <w:rsid w:val="00141FF8"/>
    <w:rsid w:val="00145D43"/>
    <w:rsid w:val="00160383"/>
    <w:rsid w:val="0018225B"/>
    <w:rsid w:val="00192C46"/>
    <w:rsid w:val="001A0281"/>
    <w:rsid w:val="001A08B3"/>
    <w:rsid w:val="001A599C"/>
    <w:rsid w:val="001A71CD"/>
    <w:rsid w:val="001A7B60"/>
    <w:rsid w:val="001B52F0"/>
    <w:rsid w:val="001B5B35"/>
    <w:rsid w:val="001B7A65"/>
    <w:rsid w:val="001C6C99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C62D3"/>
    <w:rsid w:val="002D1145"/>
    <w:rsid w:val="002D6910"/>
    <w:rsid w:val="002E472E"/>
    <w:rsid w:val="002E4F85"/>
    <w:rsid w:val="002E5748"/>
    <w:rsid w:val="002F5AA7"/>
    <w:rsid w:val="00305409"/>
    <w:rsid w:val="0031441B"/>
    <w:rsid w:val="00321DFD"/>
    <w:rsid w:val="003231C4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E1A36"/>
    <w:rsid w:val="003E27BE"/>
    <w:rsid w:val="003E5B76"/>
    <w:rsid w:val="003F11FC"/>
    <w:rsid w:val="003F399C"/>
    <w:rsid w:val="004047D4"/>
    <w:rsid w:val="00406E75"/>
    <w:rsid w:val="00407DAD"/>
    <w:rsid w:val="00410371"/>
    <w:rsid w:val="004242F1"/>
    <w:rsid w:val="00440650"/>
    <w:rsid w:val="00472330"/>
    <w:rsid w:val="00495DCB"/>
    <w:rsid w:val="004B0355"/>
    <w:rsid w:val="004B75B7"/>
    <w:rsid w:val="004C2E10"/>
    <w:rsid w:val="004D4605"/>
    <w:rsid w:val="004E542A"/>
    <w:rsid w:val="0050043C"/>
    <w:rsid w:val="0050232D"/>
    <w:rsid w:val="00510443"/>
    <w:rsid w:val="005141D9"/>
    <w:rsid w:val="0051580D"/>
    <w:rsid w:val="00520CA3"/>
    <w:rsid w:val="005362E7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B46FB"/>
    <w:rsid w:val="006E2051"/>
    <w:rsid w:val="006E21FB"/>
    <w:rsid w:val="006E3C86"/>
    <w:rsid w:val="006F0DB4"/>
    <w:rsid w:val="006F427E"/>
    <w:rsid w:val="006F7EDC"/>
    <w:rsid w:val="007002C0"/>
    <w:rsid w:val="0073559E"/>
    <w:rsid w:val="007678AB"/>
    <w:rsid w:val="00772AA4"/>
    <w:rsid w:val="00780378"/>
    <w:rsid w:val="00792342"/>
    <w:rsid w:val="007977A8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50F1"/>
    <w:rsid w:val="007F7259"/>
    <w:rsid w:val="008040A8"/>
    <w:rsid w:val="008063B0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971A4"/>
    <w:rsid w:val="00897705"/>
    <w:rsid w:val="008A45A6"/>
    <w:rsid w:val="008C46A8"/>
    <w:rsid w:val="008C530A"/>
    <w:rsid w:val="008C65BD"/>
    <w:rsid w:val="008D3CCC"/>
    <w:rsid w:val="008D6814"/>
    <w:rsid w:val="008E091B"/>
    <w:rsid w:val="008E4EA0"/>
    <w:rsid w:val="008E5C48"/>
    <w:rsid w:val="008E60A3"/>
    <w:rsid w:val="008F3789"/>
    <w:rsid w:val="008F3A40"/>
    <w:rsid w:val="008F686C"/>
    <w:rsid w:val="0090397B"/>
    <w:rsid w:val="009148DE"/>
    <w:rsid w:val="00915FD0"/>
    <w:rsid w:val="00932E2D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C5881"/>
    <w:rsid w:val="009E0888"/>
    <w:rsid w:val="009E3297"/>
    <w:rsid w:val="009F734F"/>
    <w:rsid w:val="00A246B6"/>
    <w:rsid w:val="00A46409"/>
    <w:rsid w:val="00A47E70"/>
    <w:rsid w:val="00A50CF0"/>
    <w:rsid w:val="00A72C21"/>
    <w:rsid w:val="00A73817"/>
    <w:rsid w:val="00A7671C"/>
    <w:rsid w:val="00A972D1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111A6"/>
    <w:rsid w:val="00B20A87"/>
    <w:rsid w:val="00B258BB"/>
    <w:rsid w:val="00B3142F"/>
    <w:rsid w:val="00B3386F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A71B9"/>
    <w:rsid w:val="00BB5DFC"/>
    <w:rsid w:val="00BD0BD8"/>
    <w:rsid w:val="00BD279D"/>
    <w:rsid w:val="00BD62BB"/>
    <w:rsid w:val="00BD6BB8"/>
    <w:rsid w:val="00BE1F03"/>
    <w:rsid w:val="00BE43E9"/>
    <w:rsid w:val="00C33F8C"/>
    <w:rsid w:val="00C53074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1A9"/>
    <w:rsid w:val="00D62F73"/>
    <w:rsid w:val="00D66520"/>
    <w:rsid w:val="00D80124"/>
    <w:rsid w:val="00D84AE9"/>
    <w:rsid w:val="00DA5A08"/>
    <w:rsid w:val="00DA5AFC"/>
    <w:rsid w:val="00DE34CF"/>
    <w:rsid w:val="00DE4091"/>
    <w:rsid w:val="00DF4F0F"/>
    <w:rsid w:val="00DF61AC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51278"/>
    <w:rsid w:val="00E7469C"/>
    <w:rsid w:val="00E916AC"/>
    <w:rsid w:val="00E91B1C"/>
    <w:rsid w:val="00E926F1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83D1B"/>
    <w:rsid w:val="00F918C0"/>
    <w:rsid w:val="00F92B3B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479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217</cp:revision>
  <cp:lastPrinted>1900-01-01T00:00:00Z</cp:lastPrinted>
  <dcterms:created xsi:type="dcterms:W3CDTF">2020-02-03T08:32:00Z</dcterms:created>
  <dcterms:modified xsi:type="dcterms:W3CDTF">2023-02-27T15:14:00Z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